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878AB8" w14:textId="77777777" w:rsidR="008C520A" w:rsidRDefault="008C520A" w:rsidP="008C520A">
      <w:pPr>
        <w:pStyle w:val="NoSpacing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</w:rPr>
        <w:t>Thomas SKOTTE</w:t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   </w:t>
      </w:r>
      <w:proofErr w:type="gramStart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  (</w:t>
      </w:r>
      <w:proofErr w:type="gramEnd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fl.1483)</w:t>
      </w:r>
    </w:p>
    <w:p w14:paraId="2AE18565" w14:textId="77777777" w:rsidR="008C520A" w:rsidRDefault="008C520A" w:rsidP="008C520A">
      <w:pPr>
        <w:pStyle w:val="NoSpacing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A churchwarden of </w:t>
      </w:r>
      <w:proofErr w:type="spellStart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Reedham</w:t>
      </w:r>
      <w:proofErr w:type="spellEnd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Church, Norfolk.</w:t>
      </w:r>
    </w:p>
    <w:p w14:paraId="28C73149" w14:textId="77777777" w:rsidR="008C520A" w:rsidRDefault="008C520A" w:rsidP="008C520A">
      <w:pPr>
        <w:pStyle w:val="NoSpacing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7CBA7CD5" w14:textId="77777777" w:rsidR="008C520A" w:rsidRDefault="008C520A" w:rsidP="008C520A">
      <w:pPr>
        <w:pStyle w:val="NoSpacing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1953E3E1" w14:textId="77777777" w:rsidR="008C520A" w:rsidRDefault="008C520A" w:rsidP="008C520A">
      <w:pPr>
        <w:pStyle w:val="NoSpacing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>1483</w:t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 xml:space="preserve">He, Robert </w:t>
      </w:r>
      <w:proofErr w:type="spellStart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Lyster</w:t>
      </w:r>
      <w:proofErr w:type="spellEnd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, Parson of </w:t>
      </w:r>
      <w:proofErr w:type="spellStart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Reedham</w:t>
      </w:r>
      <w:proofErr w:type="spellEnd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(q.v.), and William </w:t>
      </w:r>
      <w:proofErr w:type="spellStart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Baxster</w:t>
      </w:r>
      <w:proofErr w:type="spellEnd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,</w:t>
      </w:r>
    </w:p>
    <w:p w14:paraId="4259E2D0" w14:textId="77777777" w:rsidR="008C520A" w:rsidRDefault="008C520A" w:rsidP="008C520A">
      <w:pPr>
        <w:pStyle w:val="NoSpacing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 xml:space="preserve">churchwarden(q.v.), made a plaint of debt against Unknown </w:t>
      </w:r>
      <w:proofErr w:type="spellStart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Wange</w:t>
      </w:r>
      <w:proofErr w:type="spellEnd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of </w:t>
      </w:r>
    </w:p>
    <w:p w14:paraId="0D5F289F" w14:textId="77777777" w:rsidR="008C520A" w:rsidRDefault="008C520A" w:rsidP="008C520A">
      <w:pPr>
        <w:pStyle w:val="NoSpacing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proofErr w:type="spellStart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Freethorpe</w:t>
      </w:r>
      <w:proofErr w:type="spellEnd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, Norfolk(q.v.).</w:t>
      </w:r>
    </w:p>
    <w:p w14:paraId="16A61430" w14:textId="77777777" w:rsidR="008C520A" w:rsidRDefault="008C520A" w:rsidP="008C520A">
      <w:pPr>
        <w:pStyle w:val="NoSpacing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 xml:space="preserve">( </w:t>
      </w:r>
      <w:hyperlink r:id="rId6" w:history="1">
        <w:r w:rsidRPr="0022786A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>
        <w:rPr>
          <w:rStyle w:val="Hyperlink"/>
          <w:rFonts w:ascii="Times New Roman" w:eastAsia="Calibri" w:hAnsi="Times New Roman" w:cs="Times New Roman"/>
          <w:sz w:val="24"/>
          <w:szCs w:val="24"/>
          <w:u w:val="none"/>
        </w:rPr>
        <w:t xml:space="preserve">  </w:t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)</w:t>
      </w:r>
    </w:p>
    <w:p w14:paraId="7C61204B" w14:textId="77777777" w:rsidR="008C520A" w:rsidRDefault="008C520A" w:rsidP="008C520A">
      <w:pPr>
        <w:pStyle w:val="NoSpacing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3520D98E" w14:textId="77777777" w:rsidR="008C520A" w:rsidRDefault="008C520A" w:rsidP="008C520A">
      <w:pPr>
        <w:pStyle w:val="NoSpacing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4846DD40" w14:textId="77777777" w:rsidR="008C520A" w:rsidRDefault="008C520A" w:rsidP="008C520A">
      <w:pPr>
        <w:pStyle w:val="NoSpacing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6 November 2021</w:t>
      </w:r>
    </w:p>
    <w:p w14:paraId="1BCE525E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6392CA" w14:textId="77777777" w:rsidR="008C520A" w:rsidRDefault="008C520A" w:rsidP="009139A6">
      <w:r>
        <w:separator/>
      </w:r>
    </w:p>
  </w:endnote>
  <w:endnote w:type="continuationSeparator" w:id="0">
    <w:p w14:paraId="5D5D9A69" w14:textId="77777777" w:rsidR="008C520A" w:rsidRDefault="008C520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B6933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1952C3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C7B73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3AA6CE" w14:textId="77777777" w:rsidR="008C520A" w:rsidRDefault="008C520A" w:rsidP="009139A6">
      <w:r>
        <w:separator/>
      </w:r>
    </w:p>
  </w:footnote>
  <w:footnote w:type="continuationSeparator" w:id="0">
    <w:p w14:paraId="0A997983" w14:textId="77777777" w:rsidR="008C520A" w:rsidRDefault="008C520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F6684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2698E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6DCB9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520A"/>
    <w:rsid w:val="000666E0"/>
    <w:rsid w:val="002510B7"/>
    <w:rsid w:val="005C130B"/>
    <w:rsid w:val="00826F5C"/>
    <w:rsid w:val="008C520A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1C6ABD"/>
  <w15:chartTrackingRefBased/>
  <w15:docId w15:val="{55577089-B497-4E44-971F-5FA2CA6CAB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8C520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60</Words>
  <Characters>345</Characters>
  <Application>Microsoft Office Word</Application>
  <DocSecurity>0</DocSecurity>
  <Lines>2</Lines>
  <Paragraphs>1</Paragraphs>
  <ScaleCrop>false</ScaleCrop>
  <Company/>
  <LinksUpToDate>false</LinksUpToDate>
  <CharactersWithSpaces>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2021-12-18T16:07:00Z</dcterms:created>
  <dcterms:modified xsi:type="dcterms:W3CDTF">2021-12-18T16:07:00Z</dcterms:modified>
</cp:coreProperties>
</file>